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B41D4" w14:textId="77777777" w:rsidR="0051355A" w:rsidRDefault="0051355A" w:rsidP="005135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GRIFFITH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BF903CF" w14:textId="77777777" w:rsidR="0051355A" w:rsidRDefault="0051355A" w:rsidP="005135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5B13F2F7" w14:textId="77777777" w:rsidR="0051355A" w:rsidRDefault="0051355A" w:rsidP="005135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75CD49C" w14:textId="77777777" w:rsidR="0051355A" w:rsidRDefault="0051355A" w:rsidP="005135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552736" w14:textId="77777777" w:rsidR="0051355A" w:rsidRDefault="0051355A" w:rsidP="0051355A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70CE017B" w14:textId="77777777" w:rsidR="0051355A" w:rsidRPr="00065994" w:rsidRDefault="0051355A" w:rsidP="0051355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A1BB4BC" w14:textId="77777777" w:rsidR="0051355A" w:rsidRPr="00065994" w:rsidRDefault="0051355A" w:rsidP="0051355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3F15D41" w14:textId="77777777" w:rsidR="0051355A" w:rsidRDefault="0051355A" w:rsidP="0051355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D9328A1" w14:textId="77777777" w:rsidR="0051355A" w:rsidRDefault="0051355A" w:rsidP="005135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18A9428" w14:textId="77777777" w:rsidR="0051355A" w:rsidRDefault="0051355A" w:rsidP="005135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62C368" w14:textId="77777777" w:rsidR="0051355A" w:rsidRDefault="0051355A" w:rsidP="005135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</w:t>
      </w:r>
    </w:p>
    <w:p w14:paraId="3BB6A1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48E5E" w14:textId="77777777" w:rsidR="0051355A" w:rsidRDefault="0051355A" w:rsidP="009139A6">
      <w:r>
        <w:separator/>
      </w:r>
    </w:p>
  </w:endnote>
  <w:endnote w:type="continuationSeparator" w:id="0">
    <w:p w14:paraId="7D37552C" w14:textId="77777777" w:rsidR="0051355A" w:rsidRDefault="005135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03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BA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72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BA9C4" w14:textId="77777777" w:rsidR="0051355A" w:rsidRDefault="0051355A" w:rsidP="009139A6">
      <w:r>
        <w:separator/>
      </w:r>
    </w:p>
  </w:footnote>
  <w:footnote w:type="continuationSeparator" w:id="0">
    <w:p w14:paraId="51D687BD" w14:textId="77777777" w:rsidR="0051355A" w:rsidRDefault="005135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36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BEE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612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5A"/>
    <w:rsid w:val="000666E0"/>
    <w:rsid w:val="002510B7"/>
    <w:rsid w:val="0051355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03B30"/>
  <w15:chartTrackingRefBased/>
  <w15:docId w15:val="{DB9D8675-36C0-4167-ACF6-0224FEFF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2023-06-30T18:12:00Z</dcterms:created>
  <dcterms:modified xsi:type="dcterms:W3CDTF">2023-06-30T18:12:00Z</dcterms:modified>
</cp:coreProperties>
</file>